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5CD" w:rsidRPr="002354B4" w:rsidRDefault="00B615CD" w:rsidP="002354B4">
      <w:pPr>
        <w:pStyle w:val="PlainText"/>
        <w:jc w:val="righ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Приложение № 13, към чл. 54, ал. 1, т . 2</w:t>
      </w:r>
    </w:p>
    <w:p w:rsidR="00B615CD" w:rsidRPr="002354B4" w:rsidRDefault="00B615CD" w:rsidP="002354B4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ДО</w:t>
      </w:r>
    </w:p>
    <w:p w:rsidR="00B615CD" w:rsidRPr="002354B4" w:rsidRDefault="00B615CD" w:rsidP="002354B4">
      <w:pPr>
        <w:pStyle w:val="PlainText"/>
        <w:jc w:val="left"/>
        <w:rPr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 xml:space="preserve">ИЗПЪЛНИТЕЛНИЯ ДИРЕКТОР НА </w:t>
      </w:r>
      <w:r w:rsidRPr="002354B4">
        <w:rPr>
          <w:rFonts w:ascii="Times New Roman" w:hAnsi="Times New Roman"/>
          <w:sz w:val="24"/>
          <w:szCs w:val="24"/>
        </w:rPr>
        <w:tab/>
        <w:t>Регистрационен номер/дата................................</w:t>
      </w:r>
      <w:r w:rsidRPr="002354B4">
        <w:rPr>
          <w:sz w:val="24"/>
          <w:szCs w:val="24"/>
        </w:rPr>
        <w:t xml:space="preserve"> </w:t>
      </w:r>
    </w:p>
    <w:p w:rsidR="00B615CD" w:rsidRPr="002354B4" w:rsidRDefault="00B615CD" w:rsidP="002354B4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ИЗПЪЛНИТЕЛНА АГЕНЦИЯ</w:t>
      </w:r>
      <w:r w:rsidRPr="002354B4">
        <w:rPr>
          <w:rFonts w:ascii="Times New Roman" w:hAnsi="Times New Roman"/>
          <w:sz w:val="24"/>
          <w:szCs w:val="24"/>
        </w:rPr>
        <w:tab/>
      </w:r>
      <w:r w:rsidRPr="002354B4">
        <w:rPr>
          <w:rFonts w:ascii="Times New Roman" w:hAnsi="Times New Roman"/>
          <w:sz w:val="24"/>
          <w:szCs w:val="24"/>
        </w:rPr>
        <w:tab/>
      </w:r>
      <w:r w:rsidRPr="002354B4">
        <w:rPr>
          <w:rFonts w:ascii="Times New Roman" w:hAnsi="Times New Roman"/>
          <w:sz w:val="24"/>
          <w:szCs w:val="24"/>
        </w:rPr>
        <w:tab/>
        <w:t xml:space="preserve">  </w:t>
      </w:r>
      <w:r w:rsidRPr="002354B4">
        <w:rPr>
          <w:rFonts w:ascii="Times New Roman" w:hAnsi="Times New Roman"/>
          <w:i/>
          <w:iCs/>
          <w:sz w:val="24"/>
          <w:szCs w:val="24"/>
        </w:rPr>
        <w:t>(попълва се от ИА НФЦ)</w:t>
      </w:r>
    </w:p>
    <w:p w:rsidR="00B615CD" w:rsidRPr="002354B4" w:rsidRDefault="00B615CD" w:rsidP="002354B4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„НАЦОНАЛЕН ФИЛМОВ ЦЕНТЪР“</w:t>
      </w:r>
    </w:p>
    <w:p w:rsidR="00B615CD" w:rsidRPr="002354B4" w:rsidRDefault="00B615CD" w:rsidP="002354B4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(Финансова комисия)</w:t>
      </w:r>
    </w:p>
    <w:p w:rsidR="00B615CD" w:rsidRPr="002354B4" w:rsidRDefault="00B615CD" w:rsidP="002354B4">
      <w:pPr>
        <w:pStyle w:val="PlainText"/>
        <w:ind w:left="5040" w:firstLine="72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B615CD" w:rsidRPr="002354B4" w:rsidRDefault="00B615CD" w:rsidP="002354B4">
      <w:pPr>
        <w:pStyle w:val="PlainText"/>
        <w:ind w:left="5040" w:firstLine="72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B615CD" w:rsidRPr="002354B4" w:rsidRDefault="00B615CD" w:rsidP="002354B4">
      <w:pPr>
        <w:pStyle w:val="PlainText"/>
        <w:ind w:left="5040" w:firstLine="720"/>
        <w:jc w:val="left"/>
        <w:rPr>
          <w:rFonts w:ascii="Times New Roman" w:hAnsi="Times New Roman"/>
          <w:i/>
          <w:iCs/>
          <w:sz w:val="24"/>
          <w:szCs w:val="24"/>
        </w:rPr>
      </w:pPr>
      <w:r w:rsidRPr="002354B4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B615CD" w:rsidRPr="002354B4" w:rsidRDefault="00B615CD" w:rsidP="002354B4">
      <w:pPr>
        <w:pStyle w:val="Title"/>
      </w:pPr>
      <w:r w:rsidRPr="002354B4">
        <w:rPr>
          <w:spacing w:val="80"/>
          <w:sz w:val="24"/>
          <w:szCs w:val="24"/>
        </w:rPr>
        <w:t>ЗАЯВЛЕНИЕ</w:t>
      </w:r>
      <w:r w:rsidRPr="002354B4">
        <w:t xml:space="preserve"> </w:t>
      </w:r>
    </w:p>
    <w:p w:rsidR="00B615CD" w:rsidRPr="002354B4" w:rsidRDefault="00B615CD" w:rsidP="002354B4">
      <w:pPr>
        <w:pStyle w:val="Title"/>
      </w:pPr>
      <w:r w:rsidRPr="002354B4">
        <w:t>за разглеждане на проект за разпространение на филми</w:t>
      </w:r>
    </w:p>
    <w:p w:rsidR="00B615CD" w:rsidRPr="002354B4" w:rsidRDefault="00B615CD" w:rsidP="002354B4">
      <w:pPr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2354B4">
        <w:rPr>
          <w:sz w:val="24"/>
          <w:szCs w:val="24"/>
        </w:rPr>
        <w:t>от ......................................................................................................................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............................</w:t>
      </w:r>
    </w:p>
    <w:p w:rsidR="00B615CD" w:rsidRPr="002354B4" w:rsidRDefault="00B615CD" w:rsidP="002354B4">
      <w:pPr>
        <w:tabs>
          <w:tab w:val="left" w:pos="5387"/>
          <w:tab w:val="left" w:pos="6663"/>
        </w:tabs>
        <w:ind w:firstLine="1276"/>
        <w:jc w:val="center"/>
        <w:rPr>
          <w:i/>
          <w:iCs/>
          <w:sz w:val="24"/>
          <w:szCs w:val="24"/>
        </w:rPr>
      </w:pPr>
      <w:r w:rsidRPr="002354B4">
        <w:rPr>
          <w:i/>
          <w:iCs/>
          <w:sz w:val="24"/>
          <w:szCs w:val="24"/>
        </w:rPr>
        <w:t>наименование на</w:t>
      </w:r>
      <w:r w:rsidRPr="002354B4">
        <w:rPr>
          <w:i/>
          <w:iCs/>
          <w:sz w:val="24"/>
          <w:szCs w:val="24"/>
          <w:lang w:val="ru-RU"/>
        </w:rPr>
        <w:t xml:space="preserve"> </w:t>
      </w:r>
      <w:r w:rsidRPr="002354B4">
        <w:rPr>
          <w:i/>
          <w:iCs/>
          <w:sz w:val="24"/>
          <w:szCs w:val="24"/>
        </w:rPr>
        <w:t>юридическото лице (разпространител)</w:t>
      </w:r>
    </w:p>
    <w:p w:rsidR="00B615CD" w:rsidRPr="002354B4" w:rsidRDefault="00B615CD" w:rsidP="002354B4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седалище:………………………………………………………………………………………</w:t>
      </w:r>
    </w:p>
    <w:p w:rsidR="00B615CD" w:rsidRPr="002354B4" w:rsidRDefault="00B615CD" w:rsidP="002354B4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адрес на управление:………………………………………………………..............................</w:t>
      </w:r>
    </w:p>
    <w:p w:rsidR="00B615CD" w:rsidRPr="002354B4" w:rsidRDefault="00B615CD" w:rsidP="002354B4">
      <w:pPr>
        <w:tabs>
          <w:tab w:val="left" w:pos="184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представлявано от:  ...................................................................................................................</w:t>
      </w:r>
    </w:p>
    <w:p w:rsidR="00B615CD" w:rsidRPr="002354B4" w:rsidRDefault="00B615CD" w:rsidP="002354B4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мобилен телефон:...................................................e-mail:.........................................................</w:t>
      </w:r>
    </w:p>
    <w:p w:rsidR="00B615CD" w:rsidRPr="002354B4" w:rsidRDefault="00B615CD" w:rsidP="002354B4">
      <w:pPr>
        <w:tabs>
          <w:tab w:val="left" w:pos="184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(рег. номер в ЕПР/НФЦ)………………….</w:t>
      </w:r>
    </w:p>
    <w:p w:rsidR="00B615CD" w:rsidRPr="002354B4" w:rsidRDefault="00B615CD" w:rsidP="002354B4">
      <w:pPr>
        <w:pStyle w:val="PlainText"/>
        <w:jc w:val="right"/>
        <w:rPr>
          <w:rFonts w:ascii="Times New Roman" w:hAnsi="Times New Roman"/>
          <w:i/>
          <w:iCs/>
        </w:rPr>
      </w:pPr>
    </w:p>
    <w:tbl>
      <w:tblPr>
        <w:tblW w:w="10874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1"/>
        <w:gridCol w:w="29"/>
        <w:gridCol w:w="2664"/>
        <w:gridCol w:w="3260"/>
      </w:tblGrid>
      <w:tr w:rsidR="00B615CD" w:rsidRPr="002354B4">
        <w:tc>
          <w:tcPr>
            <w:tcW w:w="7614" w:type="dxa"/>
            <w:gridSpan w:val="3"/>
          </w:tcPr>
          <w:p w:rsidR="00B615CD" w:rsidRPr="001C23E8" w:rsidRDefault="00B615CD" w:rsidP="002354B4">
            <w:pPr>
              <w:pStyle w:val="BodyText"/>
              <w:rPr>
                <w:lang w:val="en-US" w:eastAsia="en-US"/>
              </w:rPr>
            </w:pPr>
            <w:r w:rsidRPr="001C23E8">
              <w:rPr>
                <w:sz w:val="24"/>
                <w:szCs w:val="24"/>
                <w:lang w:eastAsia="en-US"/>
              </w:rPr>
              <w:t>Заглавие</w:t>
            </w:r>
            <w:r w:rsidRPr="001C23E8">
              <w:rPr>
                <w:lang w:eastAsia="en-US"/>
              </w:rPr>
              <w:t>:</w:t>
            </w:r>
          </w:p>
          <w:p w:rsidR="00B615CD" w:rsidRPr="002354B4" w:rsidRDefault="00B615CD" w:rsidP="002354B4">
            <w:pPr>
              <w:rPr>
                <w:sz w:val="26"/>
                <w:szCs w:val="26"/>
                <w:lang w:val="en-US"/>
              </w:rPr>
            </w:pPr>
          </w:p>
          <w:p w:rsidR="00B615CD" w:rsidRPr="002354B4" w:rsidRDefault="00B615CD" w:rsidP="002354B4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3260" w:type="dxa"/>
          </w:tcPr>
          <w:p w:rsidR="00B615CD" w:rsidRPr="002354B4" w:rsidRDefault="00B615CD" w:rsidP="002354B4">
            <w:pPr>
              <w:ind w:left="34" w:hanging="34"/>
              <w:rPr>
                <w:sz w:val="26"/>
                <w:szCs w:val="26"/>
                <w:lang w:val="en-US"/>
              </w:rPr>
            </w:pPr>
          </w:p>
          <w:p w:rsidR="00B615CD" w:rsidRPr="002354B4" w:rsidRDefault="00B615CD" w:rsidP="002354B4">
            <w:pPr>
              <w:ind w:left="34" w:hanging="34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................................</w:t>
            </w:r>
          </w:p>
          <w:p w:rsidR="00B615CD" w:rsidRPr="002354B4" w:rsidRDefault="00B615CD" w:rsidP="002354B4">
            <w:pPr>
              <w:ind w:left="34" w:hanging="34"/>
              <w:jc w:val="center"/>
              <w:rPr>
                <w:sz w:val="18"/>
                <w:szCs w:val="18"/>
              </w:rPr>
            </w:pPr>
            <w:r w:rsidRPr="002354B4">
              <w:rPr>
                <w:sz w:val="18"/>
                <w:szCs w:val="18"/>
              </w:rPr>
              <w:t>(категория на филма)</w:t>
            </w:r>
          </w:p>
        </w:tc>
      </w:tr>
      <w:tr w:rsidR="00B615CD" w:rsidRPr="002354B4">
        <w:tc>
          <w:tcPr>
            <w:tcW w:w="10874" w:type="dxa"/>
            <w:gridSpan w:val="4"/>
          </w:tcPr>
          <w:p w:rsidR="00B615CD" w:rsidRPr="002354B4" w:rsidRDefault="00B615CD" w:rsidP="002354B4">
            <w:pPr>
              <w:rPr>
                <w:sz w:val="24"/>
                <w:szCs w:val="24"/>
              </w:rPr>
            </w:pPr>
            <w:r w:rsidRPr="002354B4">
              <w:rPr>
                <w:sz w:val="24"/>
                <w:szCs w:val="24"/>
              </w:rPr>
              <w:t xml:space="preserve">Наименование на юридическото лице – продуцент на филма: </w:t>
            </w:r>
          </w:p>
        </w:tc>
      </w:tr>
      <w:tr w:rsidR="00B615CD" w:rsidRPr="002354B4">
        <w:tc>
          <w:tcPr>
            <w:tcW w:w="4921" w:type="dxa"/>
          </w:tcPr>
          <w:p w:rsidR="00B615CD" w:rsidRPr="002354B4" w:rsidRDefault="00B615CD" w:rsidP="002354B4">
            <w:r w:rsidRPr="002354B4">
              <w:t>Решение на НХК – протокол, Заповед на изпълнителния директор</w:t>
            </w:r>
          </w:p>
          <w:p w:rsidR="00B615CD" w:rsidRPr="002354B4" w:rsidRDefault="00B615CD" w:rsidP="002354B4">
            <w:pPr>
              <w:rPr>
                <w:sz w:val="24"/>
                <w:szCs w:val="24"/>
              </w:rPr>
            </w:pPr>
            <w:r w:rsidRPr="002354B4">
              <w:t xml:space="preserve">№/дата </w:t>
            </w:r>
            <w:r w:rsidRPr="002354B4">
              <w:rPr>
                <w:lang w:val="ru-RU"/>
              </w:rPr>
              <w:t>…………………………</w:t>
            </w:r>
          </w:p>
        </w:tc>
        <w:tc>
          <w:tcPr>
            <w:tcW w:w="2693" w:type="dxa"/>
            <w:gridSpan w:val="2"/>
          </w:tcPr>
          <w:p w:rsidR="00B615CD" w:rsidRPr="002354B4" w:rsidRDefault="00B615CD" w:rsidP="002354B4">
            <w:pPr>
              <w:rPr>
                <w:sz w:val="24"/>
                <w:szCs w:val="24"/>
              </w:rPr>
            </w:pPr>
            <w:r w:rsidRPr="002354B4">
              <w:t>Бюджет</w:t>
            </w:r>
            <w:r w:rsidRPr="002354B4">
              <w:rPr>
                <w:lang w:val="en-US"/>
              </w:rPr>
              <w:t>:</w:t>
            </w:r>
          </w:p>
        </w:tc>
        <w:tc>
          <w:tcPr>
            <w:tcW w:w="3260" w:type="dxa"/>
          </w:tcPr>
          <w:p w:rsidR="00B615CD" w:rsidRPr="002354B4" w:rsidRDefault="00B615CD" w:rsidP="002354B4">
            <w:pPr>
              <w:rPr>
                <w:sz w:val="24"/>
                <w:szCs w:val="24"/>
              </w:rPr>
            </w:pPr>
            <w:r w:rsidRPr="002354B4">
              <w:rPr>
                <w:lang w:val="en-US"/>
              </w:rPr>
              <w:t>………….</w:t>
            </w:r>
            <w:r w:rsidRPr="002354B4">
              <w:t xml:space="preserve"> лв</w:t>
            </w:r>
          </w:p>
        </w:tc>
      </w:tr>
      <w:tr w:rsidR="00B615CD" w:rsidRPr="002354B4">
        <w:tc>
          <w:tcPr>
            <w:tcW w:w="7614" w:type="dxa"/>
            <w:gridSpan w:val="3"/>
          </w:tcPr>
          <w:p w:rsidR="00B615CD" w:rsidRPr="002354B4" w:rsidRDefault="00B615CD" w:rsidP="002354B4">
            <w:pPr>
              <w:rPr>
                <w:sz w:val="24"/>
                <w:szCs w:val="24"/>
              </w:rPr>
            </w:pPr>
          </w:p>
          <w:p w:rsidR="00B615CD" w:rsidRPr="002354B4" w:rsidRDefault="00B615CD" w:rsidP="002354B4">
            <w:pPr>
              <w:jc w:val="right"/>
              <w:rPr>
                <w:sz w:val="24"/>
                <w:szCs w:val="24"/>
                <w:lang w:val="ru-RU"/>
              </w:rPr>
            </w:pPr>
            <w:r w:rsidRPr="002354B4">
              <w:rPr>
                <w:sz w:val="24"/>
                <w:szCs w:val="24"/>
              </w:rPr>
              <w:t>Начална дата /търговска премиера/ на разпространението и/или показа на филма</w:t>
            </w:r>
          </w:p>
        </w:tc>
        <w:tc>
          <w:tcPr>
            <w:tcW w:w="3260" w:type="dxa"/>
          </w:tcPr>
          <w:p w:rsidR="00B615CD" w:rsidRPr="002354B4" w:rsidRDefault="00B615CD" w:rsidP="002354B4">
            <w:pPr>
              <w:jc w:val="center"/>
              <w:rPr>
                <w:sz w:val="24"/>
                <w:szCs w:val="24"/>
              </w:rPr>
            </w:pPr>
          </w:p>
          <w:p w:rsidR="00B615CD" w:rsidRPr="002354B4" w:rsidRDefault="00B615CD" w:rsidP="002354B4">
            <w:pPr>
              <w:jc w:val="center"/>
              <w:rPr>
                <w:sz w:val="24"/>
                <w:szCs w:val="24"/>
              </w:rPr>
            </w:pPr>
            <w:r w:rsidRPr="002354B4">
              <w:rPr>
                <w:sz w:val="24"/>
                <w:szCs w:val="24"/>
              </w:rPr>
              <w:t>...........................</w:t>
            </w:r>
          </w:p>
        </w:tc>
      </w:tr>
      <w:tr w:rsidR="00B615CD" w:rsidRPr="002354B4">
        <w:tc>
          <w:tcPr>
            <w:tcW w:w="4950" w:type="dxa"/>
            <w:gridSpan w:val="2"/>
          </w:tcPr>
          <w:p w:rsidR="00B615CD" w:rsidRPr="002354B4" w:rsidRDefault="00B615CD" w:rsidP="002354B4">
            <w:pPr>
              <w:spacing w:before="120" w:after="60"/>
              <w:jc w:val="right"/>
            </w:pPr>
            <w:r w:rsidRPr="002354B4">
              <w:t>Формат</w:t>
            </w:r>
            <w:r w:rsidRPr="002354B4">
              <w:rPr>
                <w:lang w:val="ru-RU"/>
              </w:rPr>
              <w:t xml:space="preserve"> </w:t>
            </w:r>
            <w:r w:rsidRPr="002354B4">
              <w:t>на филма за разпространение:</w:t>
            </w:r>
          </w:p>
          <w:p w:rsidR="00B615CD" w:rsidRPr="002354B4" w:rsidRDefault="00B615CD" w:rsidP="002354B4">
            <w:pPr>
              <w:spacing w:after="60"/>
              <w:jc w:val="right"/>
            </w:pPr>
            <w:r w:rsidRPr="002354B4">
              <w:t xml:space="preserve"> (ненужното се зачертава)</w:t>
            </w:r>
          </w:p>
        </w:tc>
        <w:tc>
          <w:tcPr>
            <w:tcW w:w="2664" w:type="dxa"/>
          </w:tcPr>
          <w:p w:rsidR="00B615CD" w:rsidRPr="002354B4" w:rsidRDefault="00B615CD" w:rsidP="002354B4">
            <w:pPr>
              <w:spacing w:before="120" w:after="60"/>
              <w:ind w:left="317"/>
              <w:rPr>
                <w:sz w:val="26"/>
                <w:szCs w:val="26"/>
                <w:lang w:val="en-US"/>
              </w:rPr>
            </w:pPr>
            <w:r w:rsidRPr="002354B4">
              <w:rPr>
                <w:sz w:val="26"/>
                <w:szCs w:val="26"/>
              </w:rPr>
              <w:t xml:space="preserve">35 </w:t>
            </w:r>
            <w:r w:rsidRPr="002354B4">
              <w:rPr>
                <w:sz w:val="26"/>
                <w:szCs w:val="26"/>
                <w:lang w:val="en-US"/>
              </w:rPr>
              <w:t>mm</w:t>
            </w:r>
          </w:p>
        </w:tc>
        <w:tc>
          <w:tcPr>
            <w:tcW w:w="3260" w:type="dxa"/>
          </w:tcPr>
          <w:p w:rsidR="00B615CD" w:rsidRPr="002354B4" w:rsidRDefault="00B615CD" w:rsidP="002354B4">
            <w:pPr>
              <w:spacing w:before="120" w:after="60"/>
              <w:jc w:val="center"/>
              <w:rPr>
                <w:sz w:val="26"/>
                <w:szCs w:val="26"/>
                <w:lang w:val="en-US"/>
              </w:rPr>
            </w:pPr>
            <w:r w:rsidRPr="002354B4">
              <w:rPr>
                <w:caps/>
                <w:sz w:val="26"/>
                <w:szCs w:val="26"/>
                <w:lang w:val="en-US"/>
              </w:rPr>
              <w:t xml:space="preserve">video / </w:t>
            </w:r>
            <w:smartTag w:uri="urn:schemas-microsoft-com:office:smarttags" w:element="stockticker">
              <w:r w:rsidRPr="002354B4">
                <w:rPr>
                  <w:caps/>
                  <w:sz w:val="26"/>
                  <w:szCs w:val="26"/>
                  <w:lang w:val="en-US"/>
                </w:rPr>
                <w:t>dvd</w:t>
              </w:r>
            </w:smartTag>
          </w:p>
        </w:tc>
      </w:tr>
      <w:tr w:rsidR="00B615CD" w:rsidRPr="002354B4">
        <w:tc>
          <w:tcPr>
            <w:tcW w:w="4950" w:type="dxa"/>
            <w:gridSpan w:val="2"/>
          </w:tcPr>
          <w:p w:rsidR="00B615CD" w:rsidRPr="002354B4" w:rsidRDefault="00B615CD" w:rsidP="002354B4">
            <w:pPr>
              <w:jc w:val="center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.............</w:t>
            </w:r>
          </w:p>
          <w:p w:rsidR="00B615CD" w:rsidRPr="002354B4" w:rsidRDefault="00B615CD" w:rsidP="002354B4">
            <w:pPr>
              <w:jc w:val="center"/>
              <w:rPr>
                <w:sz w:val="26"/>
                <w:szCs w:val="26"/>
              </w:rPr>
            </w:pPr>
            <w:r w:rsidRPr="002354B4">
              <w:t>(брой копия)</w:t>
            </w:r>
          </w:p>
        </w:tc>
        <w:tc>
          <w:tcPr>
            <w:tcW w:w="2664" w:type="dxa"/>
          </w:tcPr>
          <w:p w:rsidR="00B615CD" w:rsidRPr="002354B4" w:rsidRDefault="00B615CD" w:rsidP="002354B4">
            <w:pPr>
              <w:jc w:val="center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...............</w:t>
            </w:r>
          </w:p>
          <w:p w:rsidR="00B615CD" w:rsidRPr="002354B4" w:rsidRDefault="00B615CD" w:rsidP="002354B4">
            <w:pPr>
              <w:jc w:val="center"/>
              <w:rPr>
                <w:sz w:val="26"/>
                <w:szCs w:val="26"/>
              </w:rPr>
            </w:pPr>
            <w:r w:rsidRPr="002354B4">
              <w:t>(дължина в метри)</w:t>
            </w:r>
          </w:p>
        </w:tc>
        <w:tc>
          <w:tcPr>
            <w:tcW w:w="3260" w:type="dxa"/>
          </w:tcPr>
          <w:p w:rsidR="00B615CD" w:rsidRPr="002354B4" w:rsidRDefault="00B615CD" w:rsidP="002354B4">
            <w:pPr>
              <w:jc w:val="center"/>
              <w:rPr>
                <w:sz w:val="26"/>
                <w:szCs w:val="26"/>
                <w:lang w:val="en-US"/>
              </w:rPr>
            </w:pPr>
            <w:r w:rsidRPr="002354B4">
              <w:rPr>
                <w:sz w:val="26"/>
                <w:szCs w:val="26"/>
              </w:rPr>
              <w:t>.............</w:t>
            </w:r>
          </w:p>
          <w:p w:rsidR="00B615CD" w:rsidRPr="002354B4" w:rsidRDefault="00B615CD" w:rsidP="002354B4">
            <w:pPr>
              <w:jc w:val="center"/>
              <w:rPr>
                <w:sz w:val="26"/>
                <w:szCs w:val="26"/>
              </w:rPr>
            </w:pPr>
            <w:r w:rsidRPr="002354B4">
              <w:t>(времетраене в минути)</w:t>
            </w:r>
          </w:p>
        </w:tc>
      </w:tr>
      <w:tr w:rsidR="00B615CD" w:rsidRPr="002354B4">
        <w:tc>
          <w:tcPr>
            <w:tcW w:w="4950" w:type="dxa"/>
            <w:gridSpan w:val="2"/>
          </w:tcPr>
          <w:p w:rsidR="00B615CD" w:rsidRPr="002354B4" w:rsidRDefault="00B615CD" w:rsidP="002354B4">
            <w:pPr>
              <w:spacing w:before="120"/>
              <w:jc w:val="right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Бюджет за разпространение:</w:t>
            </w:r>
          </w:p>
        </w:tc>
        <w:tc>
          <w:tcPr>
            <w:tcW w:w="2664" w:type="dxa"/>
          </w:tcPr>
          <w:p w:rsidR="00B615CD" w:rsidRPr="002354B4" w:rsidRDefault="00B615CD" w:rsidP="002354B4">
            <w:pPr>
              <w:spacing w:before="120"/>
              <w:jc w:val="right"/>
              <w:rPr>
                <w:sz w:val="26"/>
                <w:szCs w:val="26"/>
                <w:lang w:val="en-US"/>
              </w:rPr>
            </w:pPr>
            <w:r w:rsidRPr="002354B4">
              <w:rPr>
                <w:sz w:val="26"/>
                <w:szCs w:val="26"/>
              </w:rPr>
              <w:t>........................</w:t>
            </w:r>
            <w:r w:rsidRPr="002354B4">
              <w:rPr>
                <w:sz w:val="26"/>
                <w:szCs w:val="26"/>
                <w:lang w:val="en-US"/>
              </w:rPr>
              <w:t xml:space="preserve"> </w:t>
            </w:r>
            <w:r w:rsidRPr="002354B4">
              <w:rPr>
                <w:sz w:val="22"/>
                <w:szCs w:val="22"/>
              </w:rPr>
              <w:t>лева</w:t>
            </w:r>
          </w:p>
        </w:tc>
        <w:tc>
          <w:tcPr>
            <w:tcW w:w="3260" w:type="dxa"/>
          </w:tcPr>
          <w:p w:rsidR="00B615CD" w:rsidRPr="002354B4" w:rsidRDefault="00B615CD" w:rsidP="002354B4">
            <w:pPr>
              <w:spacing w:before="120"/>
              <w:rPr>
                <w:sz w:val="18"/>
                <w:szCs w:val="18"/>
              </w:rPr>
            </w:pPr>
          </w:p>
        </w:tc>
      </w:tr>
      <w:tr w:rsidR="00B615CD" w:rsidRPr="002354B4">
        <w:tc>
          <w:tcPr>
            <w:tcW w:w="4950" w:type="dxa"/>
            <w:gridSpan w:val="2"/>
          </w:tcPr>
          <w:p w:rsidR="00B615CD" w:rsidRPr="002354B4" w:rsidRDefault="00B615CD" w:rsidP="002354B4">
            <w:pPr>
              <w:spacing w:before="120"/>
              <w:jc w:val="right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Искана помощ:</w:t>
            </w:r>
          </w:p>
        </w:tc>
        <w:tc>
          <w:tcPr>
            <w:tcW w:w="2664" w:type="dxa"/>
          </w:tcPr>
          <w:p w:rsidR="00B615CD" w:rsidRPr="002354B4" w:rsidRDefault="00B615CD" w:rsidP="002354B4">
            <w:pPr>
              <w:spacing w:before="120"/>
              <w:jc w:val="right"/>
              <w:rPr>
                <w:sz w:val="26"/>
                <w:szCs w:val="26"/>
                <w:lang w:val="en-US"/>
              </w:rPr>
            </w:pPr>
            <w:r w:rsidRPr="002354B4">
              <w:rPr>
                <w:sz w:val="26"/>
                <w:szCs w:val="26"/>
              </w:rPr>
              <w:t>........................</w:t>
            </w:r>
            <w:r w:rsidRPr="002354B4">
              <w:rPr>
                <w:sz w:val="26"/>
                <w:szCs w:val="26"/>
                <w:lang w:val="en-US"/>
              </w:rPr>
              <w:t xml:space="preserve"> </w:t>
            </w:r>
            <w:r w:rsidRPr="002354B4">
              <w:rPr>
                <w:sz w:val="22"/>
                <w:szCs w:val="22"/>
              </w:rPr>
              <w:t>лева</w:t>
            </w:r>
          </w:p>
        </w:tc>
        <w:tc>
          <w:tcPr>
            <w:tcW w:w="3260" w:type="dxa"/>
          </w:tcPr>
          <w:p w:rsidR="00B615CD" w:rsidRPr="002354B4" w:rsidRDefault="00B615CD" w:rsidP="002354B4">
            <w:pPr>
              <w:spacing w:before="120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..........% (</w:t>
            </w:r>
            <w:r w:rsidRPr="002354B4">
              <w:rPr>
                <w:sz w:val="22"/>
                <w:szCs w:val="22"/>
              </w:rPr>
              <w:t>от общия бюджет</w:t>
            </w:r>
            <w:r w:rsidRPr="002354B4">
              <w:rPr>
                <w:sz w:val="26"/>
                <w:szCs w:val="26"/>
              </w:rPr>
              <w:t>)</w:t>
            </w:r>
          </w:p>
          <w:p w:rsidR="00B615CD" w:rsidRPr="002354B4" w:rsidRDefault="00B615CD" w:rsidP="002354B4">
            <w:pPr>
              <w:rPr>
                <w:sz w:val="18"/>
                <w:szCs w:val="18"/>
              </w:rPr>
            </w:pPr>
          </w:p>
        </w:tc>
      </w:tr>
      <w:tr w:rsidR="00B615CD" w:rsidRPr="002354B4">
        <w:tc>
          <w:tcPr>
            <w:tcW w:w="4950" w:type="dxa"/>
            <w:gridSpan w:val="2"/>
          </w:tcPr>
          <w:p w:rsidR="00B615CD" w:rsidRPr="002354B4" w:rsidRDefault="00B615CD" w:rsidP="002354B4">
            <w:pPr>
              <w:spacing w:before="120"/>
              <w:rPr>
                <w:sz w:val="24"/>
                <w:szCs w:val="24"/>
              </w:rPr>
            </w:pPr>
            <w:r w:rsidRPr="002354B4">
              <w:rPr>
                <w:sz w:val="24"/>
                <w:szCs w:val="24"/>
              </w:rPr>
              <w:t>Период на изпълнение на проекта и местонахождение на проекта</w:t>
            </w:r>
          </w:p>
          <w:p w:rsidR="00B615CD" w:rsidRPr="002354B4" w:rsidRDefault="00B615CD" w:rsidP="002354B4">
            <w:pPr>
              <w:spacing w:before="120"/>
              <w:rPr>
                <w:sz w:val="24"/>
                <w:szCs w:val="24"/>
              </w:rPr>
            </w:pPr>
            <w:r w:rsidRPr="002354B4">
              <w:rPr>
                <w:sz w:val="24"/>
                <w:szCs w:val="24"/>
              </w:rPr>
              <w:t>Област, община, населено място</w:t>
            </w:r>
          </w:p>
        </w:tc>
        <w:tc>
          <w:tcPr>
            <w:tcW w:w="5924" w:type="dxa"/>
            <w:gridSpan w:val="2"/>
          </w:tcPr>
          <w:p w:rsidR="00B615CD" w:rsidRPr="002354B4" w:rsidRDefault="00B615CD" w:rsidP="002354B4">
            <w:pPr>
              <w:spacing w:before="120"/>
              <w:rPr>
                <w:sz w:val="24"/>
                <w:szCs w:val="24"/>
              </w:rPr>
            </w:pPr>
          </w:p>
        </w:tc>
      </w:tr>
    </w:tbl>
    <w:p w:rsidR="00B615CD" w:rsidRPr="002354B4" w:rsidRDefault="00B615CD" w:rsidP="002354B4">
      <w:pPr>
        <w:tabs>
          <w:tab w:val="left" w:pos="5387"/>
          <w:tab w:val="left" w:pos="6663"/>
        </w:tabs>
        <w:ind w:left="-567" w:firstLine="567"/>
        <w:jc w:val="both"/>
        <w:rPr>
          <w:b/>
          <w:bCs/>
          <w:i/>
          <w:iCs/>
          <w:sz w:val="22"/>
          <w:szCs w:val="22"/>
        </w:rPr>
      </w:pPr>
    </w:p>
    <w:p w:rsidR="00B615CD" w:rsidRPr="002354B4" w:rsidRDefault="00B615CD" w:rsidP="002354B4">
      <w:pPr>
        <w:tabs>
          <w:tab w:val="left" w:pos="5387"/>
          <w:tab w:val="left" w:pos="6663"/>
        </w:tabs>
        <w:ind w:left="-567" w:firstLine="567"/>
        <w:jc w:val="both"/>
        <w:rPr>
          <w:b/>
          <w:bCs/>
          <w:i/>
          <w:iCs/>
          <w:sz w:val="22"/>
          <w:szCs w:val="22"/>
        </w:rPr>
      </w:pPr>
      <w:r w:rsidRPr="002354B4">
        <w:rPr>
          <w:b/>
          <w:bCs/>
          <w:i/>
          <w:iCs/>
          <w:sz w:val="22"/>
          <w:szCs w:val="22"/>
        </w:rPr>
        <w:t>За получаване на кореспонденция  от  ИА НФЦ във връзка с настоящото заявление, посочвам следния електронен адрес:………….…………………</w:t>
      </w:r>
    </w:p>
    <w:p w:rsidR="00B615CD" w:rsidRPr="002354B4" w:rsidRDefault="00B615CD" w:rsidP="002354B4">
      <w:pPr>
        <w:tabs>
          <w:tab w:val="left" w:pos="3152"/>
          <w:tab w:val="left" w:pos="6092"/>
          <w:tab w:val="left" w:pos="9457"/>
        </w:tabs>
      </w:pPr>
    </w:p>
    <w:p w:rsidR="00B615CD" w:rsidRPr="002354B4" w:rsidRDefault="00B615CD" w:rsidP="002354B4">
      <w:pPr>
        <w:ind w:left="-567"/>
        <w:jc w:val="both"/>
        <w:rPr>
          <w:b/>
          <w:bCs/>
          <w:sz w:val="24"/>
          <w:szCs w:val="24"/>
          <w:u w:val="single"/>
        </w:rPr>
      </w:pPr>
      <w:r w:rsidRPr="002354B4">
        <w:rPr>
          <w:b/>
          <w:bCs/>
          <w:sz w:val="24"/>
          <w:szCs w:val="24"/>
          <w:u w:val="single"/>
        </w:rPr>
        <w:t>Приложени документи</w:t>
      </w:r>
      <w:r w:rsidRPr="002354B4">
        <w:rPr>
          <w:b/>
          <w:bCs/>
          <w:u w:val="single"/>
        </w:rPr>
        <w:t xml:space="preserve"> </w:t>
      </w:r>
      <w:r w:rsidRPr="002354B4">
        <w:rPr>
          <w:b/>
          <w:bCs/>
          <w:sz w:val="24"/>
          <w:szCs w:val="24"/>
          <w:u w:val="single"/>
        </w:rPr>
        <w:t>в 7 екземпляра на електронен носител и 1 екземпляр на хартия: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1. Справка за разпространението (по образец-форма 1);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2. Бюджет (по образец-форма 2);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3. Финансов план по образец -форма 3;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4. Анотация на филма в размер до 1 стр.;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5. Копие от договора за отстъпка на правата за разпространение и/или показ на филма на територията на Република България;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6. Стратегия за разпространението на филма: промоция, премиера, градове и киносалони, срокове;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7. Договор/и или писма за намерения с киносалон/и, посочени в програмата;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8. Оферта за изработка на филмови копия и субтитриране (т.2.2. на Бюджета);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9. Оферти за създаване на рекламни материали и реклама;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10. Филмография на разпространителя;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11. Декларации  съгласно приложение № 7 към чл. 42, ал. 2, т. 2.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</w:p>
    <w:p w:rsidR="00B615CD" w:rsidRPr="002354B4" w:rsidRDefault="00B615CD" w:rsidP="002354B4">
      <w:pPr>
        <w:ind w:left="-567"/>
        <w:jc w:val="both"/>
        <w:rPr>
          <w:b/>
          <w:sz w:val="24"/>
          <w:szCs w:val="24"/>
        </w:rPr>
      </w:pPr>
      <w:r w:rsidRPr="002354B4">
        <w:rPr>
          <w:b/>
          <w:sz w:val="24"/>
          <w:szCs w:val="24"/>
        </w:rPr>
        <w:t>Агенцията прилага към заявлението служебно: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1.Удостоверение по чл. 87, ал. 6 от ДОПК.Удостоверението се изисква и получава от агенцията по електронен път.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 xml:space="preserve">2. Виза за разпространение. 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3. Справка за платена такса за разглеждане на проекта от финансова комисия;</w:t>
      </w:r>
    </w:p>
    <w:p w:rsidR="00B615CD" w:rsidRPr="002354B4" w:rsidRDefault="00B615CD" w:rsidP="002354B4">
      <w:pPr>
        <w:ind w:left="-540" w:hanging="27"/>
        <w:jc w:val="both"/>
        <w:rPr>
          <w:color w:val="FF0000"/>
          <w:sz w:val="24"/>
          <w:szCs w:val="24"/>
        </w:rPr>
      </w:pPr>
    </w:p>
    <w:p w:rsidR="00B615CD" w:rsidRPr="002354B4" w:rsidRDefault="00B615CD" w:rsidP="002354B4">
      <w:pPr>
        <w:ind w:left="-540" w:hanging="27"/>
        <w:jc w:val="both"/>
        <w:rPr>
          <w:color w:val="FF0000"/>
          <w:sz w:val="24"/>
          <w:szCs w:val="24"/>
        </w:rPr>
      </w:pPr>
      <w:r w:rsidRPr="002354B4">
        <w:rPr>
          <w:color w:val="FF0000"/>
          <w:sz w:val="24"/>
          <w:szCs w:val="24"/>
        </w:rPr>
        <w:t>Забележка: Образците форма  № 1, 2, 3 и 4 към списъка с приложените документи, се попълват по образец, утвърден от изпълнителния директор на ИА“НФЦ“ и се подписват от разпространителя.</w:t>
      </w: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</w:p>
    <w:p w:rsidR="00B615CD" w:rsidRPr="002354B4" w:rsidRDefault="00B615CD" w:rsidP="002354B4">
      <w:pPr>
        <w:ind w:left="-567"/>
        <w:jc w:val="both"/>
        <w:rPr>
          <w:sz w:val="24"/>
          <w:szCs w:val="24"/>
        </w:rPr>
      </w:pPr>
    </w:p>
    <w:p w:rsidR="00B615CD" w:rsidRPr="002354B4" w:rsidRDefault="00B615CD" w:rsidP="002354B4">
      <w:pPr>
        <w:ind w:left="-567"/>
        <w:jc w:val="both"/>
        <w:rPr>
          <w:sz w:val="22"/>
          <w:szCs w:val="22"/>
        </w:rPr>
      </w:pPr>
      <w:r w:rsidRPr="002354B4">
        <w:rPr>
          <w:sz w:val="24"/>
          <w:szCs w:val="24"/>
        </w:rPr>
        <w:t xml:space="preserve">Подпис на кандидата................              </w:t>
      </w:r>
    </w:p>
    <w:p w:rsidR="00B615CD" w:rsidRDefault="00B615CD" w:rsidP="002354B4">
      <w:pPr>
        <w:tabs>
          <w:tab w:val="left" w:pos="5387"/>
          <w:tab w:val="left" w:pos="9457"/>
        </w:tabs>
        <w:spacing w:before="120"/>
        <w:rPr>
          <w:sz w:val="26"/>
          <w:szCs w:val="26"/>
        </w:rPr>
      </w:pPr>
      <w:r w:rsidRPr="002354B4">
        <w:rPr>
          <w:sz w:val="26"/>
          <w:szCs w:val="26"/>
        </w:rPr>
        <w:t>Дата: ...................</w:t>
      </w:r>
      <w:bookmarkStart w:id="0" w:name="_GoBack"/>
      <w:bookmarkEnd w:id="0"/>
      <w:r>
        <w:rPr>
          <w:sz w:val="26"/>
          <w:szCs w:val="26"/>
        </w:rPr>
        <w:tab/>
      </w:r>
    </w:p>
    <w:p w:rsidR="00B615CD" w:rsidRDefault="00B615CD" w:rsidP="002354B4">
      <w:pPr>
        <w:pStyle w:val="BodyText"/>
        <w:rPr>
          <w:sz w:val="24"/>
          <w:szCs w:val="24"/>
        </w:rPr>
      </w:pPr>
    </w:p>
    <w:sectPr w:rsidR="00B615CD" w:rsidSect="00663CFA">
      <w:footerReference w:type="even" r:id="rId6"/>
      <w:footerReference w:type="default" r:id="rId7"/>
      <w:pgSz w:w="11906" w:h="16838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5CD" w:rsidRDefault="00B615CD">
      <w:r>
        <w:separator/>
      </w:r>
    </w:p>
  </w:endnote>
  <w:endnote w:type="continuationSeparator" w:id="0">
    <w:p w:rsidR="00B615CD" w:rsidRDefault="00B61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5CD" w:rsidRDefault="00B615CD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15CD" w:rsidRDefault="00B615CD" w:rsidP="0025429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5CD" w:rsidRDefault="00B615CD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615CD" w:rsidRDefault="00B615CD" w:rsidP="0025429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5CD" w:rsidRDefault="00B615CD">
      <w:r>
        <w:separator/>
      </w:r>
    </w:p>
  </w:footnote>
  <w:footnote w:type="continuationSeparator" w:id="0">
    <w:p w:rsidR="00B615CD" w:rsidRDefault="00B615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ADB"/>
    <w:rsid w:val="00147B40"/>
    <w:rsid w:val="00176ADB"/>
    <w:rsid w:val="001B3188"/>
    <w:rsid w:val="001C23E8"/>
    <w:rsid w:val="002354B4"/>
    <w:rsid w:val="0023686C"/>
    <w:rsid w:val="00254297"/>
    <w:rsid w:val="003E4B31"/>
    <w:rsid w:val="004C307B"/>
    <w:rsid w:val="00500847"/>
    <w:rsid w:val="00504672"/>
    <w:rsid w:val="00513CFD"/>
    <w:rsid w:val="00520622"/>
    <w:rsid w:val="005A7571"/>
    <w:rsid w:val="005B0816"/>
    <w:rsid w:val="0060022C"/>
    <w:rsid w:val="00663CFA"/>
    <w:rsid w:val="00757895"/>
    <w:rsid w:val="007612F8"/>
    <w:rsid w:val="007A2B8A"/>
    <w:rsid w:val="007F3FD2"/>
    <w:rsid w:val="00811C42"/>
    <w:rsid w:val="00846CD2"/>
    <w:rsid w:val="008A1FCD"/>
    <w:rsid w:val="00933740"/>
    <w:rsid w:val="009569C7"/>
    <w:rsid w:val="0099168E"/>
    <w:rsid w:val="00A72F35"/>
    <w:rsid w:val="00A93FEC"/>
    <w:rsid w:val="00AC7AE8"/>
    <w:rsid w:val="00B00888"/>
    <w:rsid w:val="00B316F1"/>
    <w:rsid w:val="00B476D0"/>
    <w:rsid w:val="00B615CD"/>
    <w:rsid w:val="00B71666"/>
    <w:rsid w:val="00BE76DB"/>
    <w:rsid w:val="00C17743"/>
    <w:rsid w:val="00C2234C"/>
    <w:rsid w:val="00C5128A"/>
    <w:rsid w:val="00C73527"/>
    <w:rsid w:val="00CB146E"/>
    <w:rsid w:val="00CD1D1C"/>
    <w:rsid w:val="00D11191"/>
    <w:rsid w:val="00D5772B"/>
    <w:rsid w:val="00D72000"/>
    <w:rsid w:val="00E328AD"/>
    <w:rsid w:val="00EA1BEF"/>
    <w:rsid w:val="00F46A24"/>
    <w:rsid w:val="00F51BE4"/>
    <w:rsid w:val="00F842CD"/>
    <w:rsid w:val="00F94BD4"/>
    <w:rsid w:val="00FB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2CD"/>
    <w:rPr>
      <w:rFonts w:ascii="Times New Roman" w:eastAsia="Times New Roman" w:hAnsi="Times New Roman"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842CD"/>
    <w:pPr>
      <w:spacing w:before="240" w:after="60"/>
      <w:outlineLvl w:val="6"/>
    </w:pPr>
    <w:rPr>
      <w:rFonts w:eastAsia="Calibri"/>
      <w:sz w:val="24"/>
      <w:szCs w:val="24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F842CD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8E7"/>
    <w:rPr>
      <w:rFonts w:ascii="Times New Roman" w:eastAsia="Times New Roman" w:hAnsi="Times New Roman"/>
      <w:sz w:val="0"/>
      <w:szCs w:val="0"/>
      <w:lang w:eastAsia="en-US"/>
    </w:rPr>
  </w:style>
  <w:style w:type="paragraph" w:styleId="PlainText">
    <w:name w:val="Plain Text"/>
    <w:basedOn w:val="Normal"/>
    <w:link w:val="PlainTextChar"/>
    <w:uiPriority w:val="99"/>
    <w:rsid w:val="00F842CD"/>
    <w:pPr>
      <w:jc w:val="both"/>
    </w:pPr>
    <w:rPr>
      <w:rFonts w:ascii="Courier New" w:eastAsia="Calibri" w:hAnsi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842CD"/>
    <w:rPr>
      <w:rFonts w:ascii="Courier New" w:hAnsi="Courier New"/>
      <w:sz w:val="20"/>
      <w:lang w:eastAsia="bg-BG"/>
    </w:rPr>
  </w:style>
  <w:style w:type="paragraph" w:styleId="BodyText2">
    <w:name w:val="Body Text 2"/>
    <w:basedOn w:val="Normal"/>
    <w:link w:val="BodyText2Char1"/>
    <w:uiPriority w:val="99"/>
    <w:rsid w:val="00F842CD"/>
    <w:pPr>
      <w:tabs>
        <w:tab w:val="left" w:pos="5387"/>
        <w:tab w:val="left" w:pos="6663"/>
      </w:tabs>
      <w:spacing w:before="120" w:line="360" w:lineRule="atLeast"/>
      <w:ind w:left="468" w:hanging="234"/>
    </w:pPr>
    <w:rPr>
      <w:rFonts w:eastAsia="Calibri"/>
      <w:lang w:eastAsia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/>
      <w:sz w:val="20"/>
      <w:lang w:eastAsia="en-US"/>
    </w:rPr>
  </w:style>
  <w:style w:type="character" w:customStyle="1" w:styleId="BodyText2Char1">
    <w:name w:val="Body Text 2 Char1"/>
    <w:link w:val="BodyText2"/>
    <w:uiPriority w:val="99"/>
    <w:locked/>
    <w:rsid w:val="00F842CD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uiPriority w:val="99"/>
    <w:rsid w:val="00F842CD"/>
    <w:pPr>
      <w:spacing w:after="120"/>
    </w:pPr>
    <w:rPr>
      <w:rFonts w:eastAsia="Calibri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842CD"/>
    <w:rPr>
      <w:rFonts w:ascii="Times New Roman" w:hAnsi="Times New Roman"/>
      <w:sz w:val="20"/>
    </w:rPr>
  </w:style>
  <w:style w:type="paragraph" w:styleId="Title">
    <w:name w:val="Title"/>
    <w:basedOn w:val="Normal"/>
    <w:link w:val="TitleChar"/>
    <w:uiPriority w:val="99"/>
    <w:qFormat/>
    <w:rsid w:val="00F842CD"/>
    <w:pPr>
      <w:jc w:val="center"/>
    </w:pPr>
    <w:rPr>
      <w:rFonts w:eastAsia="Calibri"/>
      <w:b/>
      <w:bCs/>
      <w:lang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F842CD"/>
    <w:rPr>
      <w:rFonts w:ascii="Times New Roman" w:hAnsi="Times New Roman"/>
      <w:b/>
      <w:sz w:val="20"/>
    </w:rPr>
  </w:style>
  <w:style w:type="paragraph" w:customStyle="1" w:styleId="TableauTxtGauche">
    <w:name w:val="Tableau Txt Gauche"/>
    <w:basedOn w:val="Normal"/>
    <w:uiPriority w:val="99"/>
    <w:rsid w:val="00F842CD"/>
    <w:pPr>
      <w:spacing w:before="60" w:after="60"/>
      <w:ind w:left="113"/>
    </w:pPr>
    <w:rPr>
      <w:rFonts w:ascii="Arial" w:hAnsi="Arial" w:cs="Arial"/>
      <w:lang w:val="fr-FR"/>
    </w:rPr>
  </w:style>
  <w:style w:type="paragraph" w:customStyle="1" w:styleId="CharChar2CharCharCharCharChar">
    <w:name w:val="Char Char2 Char Char Char Char Char"/>
    <w:basedOn w:val="Normal"/>
    <w:uiPriority w:val="99"/>
    <w:rsid w:val="005A7571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2CharCharCharCharChar1">
    <w:name w:val="Char Char2 Char Char Char Char Char1"/>
    <w:basedOn w:val="Normal"/>
    <w:uiPriority w:val="99"/>
    <w:rsid w:val="00B476D0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">
    <w:name w:val="Char Char"/>
    <w:basedOn w:val="Normal"/>
    <w:uiPriority w:val="99"/>
    <w:rsid w:val="00A72F35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2542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08E7"/>
    <w:rPr>
      <w:rFonts w:ascii="Times New Roman" w:eastAsia="Times New Roman" w:hAnsi="Times New Roman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2542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459</Words>
  <Characters>2618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Miglena</dc:creator>
  <cp:keywords/>
  <dc:description/>
  <cp:lastModifiedBy>m.yordanova</cp:lastModifiedBy>
  <cp:revision>7</cp:revision>
  <cp:lastPrinted>2018-12-03T08:50:00Z</cp:lastPrinted>
  <dcterms:created xsi:type="dcterms:W3CDTF">2018-11-22T13:02:00Z</dcterms:created>
  <dcterms:modified xsi:type="dcterms:W3CDTF">2018-12-06T12:03:00Z</dcterms:modified>
</cp:coreProperties>
</file>